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464305B0"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501B3D">
        <w:rPr>
          <w:rStyle w:val="Strong"/>
          <w:rFonts w:asciiTheme="minorHAnsi" w:hAnsiTheme="minorHAnsi" w:cstheme="minorHAnsi"/>
          <w:lang w:val="en-GB"/>
        </w:rPr>
        <w:t>09-ss002-21</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2B912841"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w:t>
      </w:r>
      <w:r w:rsidR="00E12E17">
        <w:rPr>
          <w:rFonts w:ascii="Calibri" w:hAnsi="Calibri" w:cs="Calibri"/>
          <w:lang w:val="en-GB"/>
        </w:rPr>
        <w:t xml:space="preserve"> </w:t>
      </w:r>
      <w:r w:rsidR="00E12E17" w:rsidRPr="00E12E17">
        <w:rPr>
          <w:rFonts w:ascii="Calibri" w:hAnsi="Calibri" w:cs="Calibri"/>
          <w:i/>
          <w:iCs/>
          <w:lang w:val="en-GB"/>
        </w:rPr>
        <w:t>Office Of Te Beretitenti</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0F2F9A6"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4DFCCF81" w14:textId="77777777" w:rsidR="00501B3D" w:rsidRPr="00DD758B" w:rsidRDefault="00501B3D" w:rsidP="00501B3D">
      <w:pPr>
        <w:rPr>
          <w:rFonts w:asciiTheme="minorHAnsi" w:hAnsiTheme="minorHAnsi" w:cstheme="minorHAnsi"/>
          <w:b/>
          <w:lang w:val="en-GB"/>
        </w:rPr>
      </w:pPr>
      <w:r w:rsidRPr="00DD758B">
        <w:rPr>
          <w:rFonts w:asciiTheme="minorHAnsi" w:hAnsiTheme="minorHAnsi" w:cstheme="minorHAnsi"/>
          <w:b/>
          <w:lang w:val="en-GB"/>
        </w:rPr>
        <w:t>Secretary</w:t>
      </w:r>
    </w:p>
    <w:p w14:paraId="76B170C3" w14:textId="77777777" w:rsidR="00501B3D" w:rsidRPr="00DD758B" w:rsidRDefault="00501B3D" w:rsidP="00501B3D">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103FCE12" w14:textId="77777777" w:rsidR="00501B3D" w:rsidRPr="00DD758B" w:rsidRDefault="00501B3D" w:rsidP="00501B3D">
      <w:pPr>
        <w:rPr>
          <w:rFonts w:asciiTheme="minorHAnsi" w:hAnsiTheme="minorHAnsi" w:cstheme="minorHAnsi"/>
          <w:b/>
          <w:lang w:val="en-GB"/>
        </w:rPr>
      </w:pPr>
      <w:r w:rsidRPr="00DD758B">
        <w:rPr>
          <w:rFonts w:asciiTheme="minorHAnsi" w:hAnsiTheme="minorHAnsi" w:cstheme="minorHAnsi"/>
          <w:b/>
          <w:lang w:val="en-GB"/>
        </w:rPr>
        <w:t>Bairiki, Tarawa</w:t>
      </w:r>
    </w:p>
    <w:p w14:paraId="7AD14B4C" w14:textId="77777777" w:rsidR="00501B3D" w:rsidRPr="00DD758B" w:rsidRDefault="00501B3D" w:rsidP="00501B3D">
      <w:pPr>
        <w:rPr>
          <w:rFonts w:asciiTheme="minorHAnsi" w:hAnsiTheme="minorHAnsi" w:cstheme="minorHAnsi"/>
          <w:b/>
          <w:lang w:val="en-GB"/>
        </w:rPr>
      </w:pPr>
      <w:r w:rsidRPr="00DD758B">
        <w:rPr>
          <w:rFonts w:asciiTheme="minorHAnsi" w:hAnsiTheme="minorHAnsi" w:cstheme="minorHAnsi"/>
          <w:b/>
          <w:lang w:val="en-GB"/>
        </w:rPr>
        <w:t>Republic of Kiribati</w:t>
      </w:r>
    </w:p>
    <w:p w14:paraId="4A429CBE" w14:textId="77777777" w:rsidR="00501B3D" w:rsidRPr="00DD758B" w:rsidRDefault="00501B3D" w:rsidP="00501B3D">
      <w:pPr>
        <w:rPr>
          <w:rFonts w:asciiTheme="minorHAnsi" w:hAnsiTheme="minorHAnsi" w:cstheme="minorHAnsi"/>
          <w:b/>
          <w:lang w:val="en-GB"/>
        </w:rPr>
      </w:pPr>
    </w:p>
    <w:p w14:paraId="788401DB" w14:textId="77777777" w:rsidR="00501B3D" w:rsidRPr="00DD758B" w:rsidRDefault="00501B3D" w:rsidP="00501B3D">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54602039" w14:textId="695AD226" w:rsidR="00501B3D" w:rsidRPr="00501B3D" w:rsidRDefault="00501B3D" w:rsidP="00501B3D">
      <w:pPr>
        <w:rPr>
          <w:rFonts w:asciiTheme="minorHAnsi" w:hAnsiTheme="minorHAnsi" w:cstheme="minorHAnsi"/>
          <w:b/>
          <w:lang w:val="en-GB"/>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Pr>
          <w:rFonts w:asciiTheme="minorHAnsi" w:hAnsiTheme="minorHAnsi" w:cstheme="minorHAnsi"/>
          <w:b/>
          <w:lang w:val="en-GB"/>
        </w:rPr>
        <w:t>09-ss002-21</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143DFBF2" w:rsidR="00C95746"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28F71F93" w14:textId="1A35E5CC" w:rsidR="00501B3D" w:rsidRDefault="00501B3D"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w:t>
      </w:r>
    </w:p>
    <w:p w14:paraId="20BD8B91" w14:textId="587E8F08" w:rsidR="00501B3D" w:rsidRPr="00083C49" w:rsidRDefault="00501B3D"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lastRenderedPageBreak/>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lastRenderedPageBreak/>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3AED" w14:textId="77777777" w:rsidR="008470E3" w:rsidRDefault="008470E3">
      <w:r>
        <w:separator/>
      </w:r>
    </w:p>
  </w:endnote>
  <w:endnote w:type="continuationSeparator" w:id="0">
    <w:p w14:paraId="2B5CF383" w14:textId="77777777" w:rsidR="008470E3" w:rsidRDefault="008470E3">
      <w:r>
        <w:continuationSeparator/>
      </w:r>
    </w:p>
  </w:endnote>
  <w:endnote w:type="continuationNotice" w:id="1">
    <w:p w14:paraId="3D8B6A4B" w14:textId="77777777" w:rsidR="008470E3" w:rsidRDefault="00847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0C3011B4" w:rsidR="00133D55" w:rsidRDefault="00133D55" w:rsidP="004878F3">
    <w:pPr>
      <w:pStyle w:val="Footer"/>
    </w:pPr>
    <w:r>
      <w:fldChar w:fldCharType="begin"/>
    </w:r>
    <w:r>
      <w:instrText xml:space="preserve"> DATE \@ "yyyy-MM-dd" </w:instrText>
    </w:r>
    <w:r>
      <w:fldChar w:fldCharType="separate"/>
    </w:r>
    <w:r w:rsidR="00501B3D">
      <w:rPr>
        <w:noProof/>
      </w:rPr>
      <w:t>2021-10-28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67E50" w14:textId="77777777" w:rsidR="008470E3" w:rsidRDefault="008470E3">
      <w:r>
        <w:separator/>
      </w:r>
    </w:p>
  </w:footnote>
  <w:footnote w:type="continuationSeparator" w:id="0">
    <w:p w14:paraId="0AFC496B" w14:textId="77777777" w:rsidR="008470E3" w:rsidRDefault="008470E3">
      <w:r>
        <w:continuationSeparator/>
      </w:r>
    </w:p>
  </w:footnote>
  <w:footnote w:type="continuationNotice" w:id="1">
    <w:p w14:paraId="10924ED6" w14:textId="77777777" w:rsidR="008470E3" w:rsidRDefault="008470E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995C166"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1B3D"/>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0E3"/>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A53"/>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2E17"/>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41ED50CC-08BB-4C1E-B0BB-77E37F0E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1838</Words>
  <Characters>10482</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2019-05-23T01:49:00Z</cp:lastPrinted>
  <dcterms:created xsi:type="dcterms:W3CDTF">2021-10-27T22:14:00Z</dcterms:created>
  <dcterms:modified xsi:type="dcterms:W3CDTF">2021-10-27T22:14:00Z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